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1C473" w14:textId="2350C718" w:rsidR="00BA00AB" w:rsidRDefault="00CE73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TOLY</w:t>
      </w:r>
      <w:r>
        <w:rPr>
          <w:rFonts w:ascii="Times New Roman" w:hAnsi="Times New Roman" w:cs="Times New Roman"/>
          <w:sz w:val="24"/>
          <w:szCs w:val="24"/>
        </w:rPr>
        <w:t xml:space="preserve">      (fl.1465-70)</w:t>
      </w:r>
    </w:p>
    <w:p w14:paraId="6CF2AC66" w14:textId="0111CB8C" w:rsidR="00CE7342" w:rsidRDefault="00CE73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2BA731B" w14:textId="65DEA3F5" w:rsidR="00CE7342" w:rsidRDefault="00CE73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4C87B" w14:textId="4ECBEA01" w:rsidR="00CE7342" w:rsidRDefault="00CE73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DD0199" w14:textId="190226B7" w:rsidR="00CE7342" w:rsidRDefault="00CE73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1465-70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14:paraId="0293F8AD" w14:textId="71D93C02" w:rsidR="00CE7342" w:rsidRDefault="00CE7342" w:rsidP="00CE7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35E01D6D" w14:textId="71D5AC72" w:rsidR="00CE7342" w:rsidRDefault="00CE7342" w:rsidP="00CE7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5870E" w14:textId="5F5ADE74" w:rsidR="00CE7342" w:rsidRDefault="00CE7342" w:rsidP="00CE7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4F516" w14:textId="00C42E70" w:rsidR="00CE7342" w:rsidRPr="00CE7342" w:rsidRDefault="00CE7342" w:rsidP="00CE7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CE7342" w:rsidRPr="00CE73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B6D00" w14:textId="77777777" w:rsidR="00CE7342" w:rsidRDefault="00CE7342" w:rsidP="009139A6">
      <w:r>
        <w:separator/>
      </w:r>
    </w:p>
  </w:endnote>
  <w:endnote w:type="continuationSeparator" w:id="0">
    <w:p w14:paraId="5CCBDB76" w14:textId="77777777" w:rsidR="00CE7342" w:rsidRDefault="00CE73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EF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39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D6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50F5" w14:textId="77777777" w:rsidR="00CE7342" w:rsidRDefault="00CE7342" w:rsidP="009139A6">
      <w:r>
        <w:separator/>
      </w:r>
    </w:p>
  </w:footnote>
  <w:footnote w:type="continuationSeparator" w:id="0">
    <w:p w14:paraId="6DA88936" w14:textId="77777777" w:rsidR="00CE7342" w:rsidRDefault="00CE73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57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4C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A9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4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734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F3315"/>
  <w15:chartTrackingRefBased/>
  <w15:docId w15:val="{CE2F131F-0BF4-40F4-9B4D-B49D7F49D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2021-11-28T19:10:00Z</dcterms:created>
  <dcterms:modified xsi:type="dcterms:W3CDTF">2021-11-28T19:13:00Z</dcterms:modified>
</cp:coreProperties>
</file>